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05D67" w14:textId="77777777" w:rsidR="00DC3561" w:rsidRDefault="00DC3561" w:rsidP="001C4046">
      <w:pPr>
        <w:pStyle w:val="Unittitle"/>
      </w:pPr>
      <w:r>
        <w:t xml:space="preserve">3. Construction design principles </w:t>
      </w:r>
    </w:p>
    <w:p w14:paraId="09BC3AF2" w14:textId="77777777" w:rsidR="00DC3561" w:rsidRDefault="00DC3561" w:rsidP="001133E9">
      <w:pPr>
        <w:pStyle w:val="Heading1"/>
      </w:pPr>
      <w:r w:rsidRPr="00362786">
        <w:t xml:space="preserve">Worksheet </w:t>
      </w:r>
      <w:r>
        <w:t>3</w:t>
      </w:r>
      <w:r w:rsidRPr="00362786">
        <w:t>: Code for Sustainable Homes</w:t>
      </w:r>
      <w:r>
        <w:t xml:space="preserve"> multiple choice questions </w:t>
      </w:r>
      <w:r w:rsidRPr="00692A45">
        <w:t>(</w:t>
      </w:r>
      <w:r>
        <w:t>tutor</w:t>
      </w:r>
      <w:r w:rsidRPr="00692A45">
        <w:t>)</w:t>
      </w:r>
    </w:p>
    <w:p w14:paraId="152E1994" w14:textId="77777777" w:rsidR="00DC3561" w:rsidRDefault="00DC3561" w:rsidP="00B306A2">
      <w:pPr>
        <w:pStyle w:val="Answer"/>
      </w:pPr>
    </w:p>
    <w:p w14:paraId="2497F711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</w:rPr>
        <w:t>In what year was the Code for Sustainable Homes set up?</w:t>
      </w:r>
    </w:p>
    <w:p w14:paraId="74EE18C5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393659" w14:textId="41F59F74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</w:rPr>
        <w:t>2003</w:t>
      </w:r>
    </w:p>
    <w:p w14:paraId="46E6ED0B" w14:textId="34C7C25D" w:rsidR="00DC3561" w:rsidRPr="000704B3" w:rsidRDefault="00DC3561" w:rsidP="00686A3B">
      <w:pPr>
        <w:pStyle w:val="Normalnumberedlist"/>
        <w:numPr>
          <w:ilvl w:val="0"/>
          <w:numId w:val="37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2006</w:t>
      </w:r>
    </w:p>
    <w:p w14:paraId="24208A73" w14:textId="14A21B80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</w:rPr>
        <w:t>2012</w:t>
      </w:r>
    </w:p>
    <w:p w14:paraId="0F6C343F" w14:textId="3A4E96DE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  <w:lang w:val="en-US"/>
        </w:rPr>
        <w:t>2015</w:t>
      </w:r>
    </w:p>
    <w:p w14:paraId="451D1FE4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5D40DA" w14:textId="77777777" w:rsidR="00DC3561" w:rsidRPr="000704B3" w:rsidRDefault="00DC3561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598DA88F" w14:textId="77777777" w:rsidR="00DC3561" w:rsidRPr="000704B3" w:rsidRDefault="00DC356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886D16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What was the main objective of the Code for Sustainable Homes?</w:t>
      </w:r>
    </w:p>
    <w:p w14:paraId="4ECDB77D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45050FBA" w14:textId="0A1C7535" w:rsidR="00DC3561" w:rsidRPr="000704B3" w:rsidRDefault="00DC3561" w:rsidP="00686A3B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To help reduce carbon emissions.</w:t>
      </w:r>
    </w:p>
    <w:p w14:paraId="6E3919D3" w14:textId="3E605820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>To help prompt affordable houses.</w:t>
      </w:r>
    </w:p>
    <w:p w14:paraId="1FA0A9E4" w14:textId="50F08362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>To ensure that all Building Regulation are met.</w:t>
      </w:r>
    </w:p>
    <w:p w14:paraId="71A25B94" w14:textId="6789239F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 xml:space="preserve">To ensure that all refurbished buildings are fit for purpose.  </w:t>
      </w:r>
    </w:p>
    <w:p w14:paraId="7CA02F1A" w14:textId="77777777" w:rsidR="00DC3561" w:rsidRPr="000704B3" w:rsidRDefault="00DC3561" w:rsidP="00E7386F">
      <w:pPr>
        <w:rPr>
          <w:szCs w:val="22"/>
        </w:rPr>
      </w:pPr>
    </w:p>
    <w:p w14:paraId="283BFFD8" w14:textId="77777777" w:rsidR="00DC3561" w:rsidRPr="000704B3" w:rsidRDefault="00DC356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D2BDA3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Select two from the following five categories that make up the Code for Sustainable Homes.</w:t>
      </w:r>
    </w:p>
    <w:p w14:paraId="4FC1EA95" w14:textId="77777777" w:rsidR="00DC3561" w:rsidRPr="000704B3" w:rsidRDefault="00DC3561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D514432" w14:textId="443CC4CF" w:rsidR="00DC3561" w:rsidRPr="000704B3" w:rsidRDefault="00DC3561" w:rsidP="00686A3B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Waste</w:t>
      </w:r>
    </w:p>
    <w:p w14:paraId="11B22BDA" w14:textId="26F89589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>Insulation</w:t>
      </w:r>
    </w:p>
    <w:p w14:paraId="7B48FD11" w14:textId="309F9CF9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 xml:space="preserve">Procurement </w:t>
      </w:r>
    </w:p>
    <w:p w14:paraId="3A218231" w14:textId="5278DC68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>Biodiversity</w:t>
      </w:r>
    </w:p>
    <w:p w14:paraId="328C65F2" w14:textId="4D1E2A9B" w:rsidR="00DC3561" w:rsidRPr="000704B3" w:rsidRDefault="00DC3561" w:rsidP="00686A3B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Ecology</w:t>
      </w:r>
    </w:p>
    <w:p w14:paraId="4F2FCE14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</w:p>
    <w:p w14:paraId="7801B4F2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7487A664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13073B8C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The code requires an assessment of the build’s performance both during the design stage and once completed.</w:t>
      </w:r>
    </w:p>
    <w:p w14:paraId="17842F05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  <w:r w:rsidRPr="000704B3">
        <w:rPr>
          <w:szCs w:val="22"/>
          <w:lang w:val="en-US"/>
        </w:rPr>
        <w:t xml:space="preserve"> </w:t>
      </w:r>
    </w:p>
    <w:p w14:paraId="450C9F65" w14:textId="731485E8" w:rsidR="00DC3561" w:rsidRPr="000704B3" w:rsidRDefault="00DC3561" w:rsidP="00686A3B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0704B3">
        <w:rPr>
          <w:color w:val="FF0000"/>
          <w:szCs w:val="22"/>
          <w:lang w:val="en-US"/>
        </w:rPr>
        <w:t>True</w:t>
      </w:r>
    </w:p>
    <w:p w14:paraId="104BB199" w14:textId="4DF91224" w:rsidR="00DC3561" w:rsidRPr="000704B3" w:rsidRDefault="00DC3561" w:rsidP="00686A3B">
      <w:pPr>
        <w:pStyle w:val="Normalnumberedlist"/>
        <w:numPr>
          <w:ilvl w:val="0"/>
          <w:numId w:val="40"/>
        </w:numPr>
        <w:rPr>
          <w:szCs w:val="22"/>
        </w:rPr>
      </w:pPr>
      <w:r w:rsidRPr="000704B3">
        <w:rPr>
          <w:szCs w:val="22"/>
          <w:lang w:val="en-US"/>
        </w:rPr>
        <w:t>False</w:t>
      </w:r>
    </w:p>
    <w:p w14:paraId="42E8EE22" w14:textId="77777777" w:rsidR="00DC3561" w:rsidRPr="000704B3" w:rsidRDefault="00DC3561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7D0466FD" w14:textId="77777777" w:rsidR="00DC3561" w:rsidRPr="000704B3" w:rsidRDefault="00DC3561" w:rsidP="002F2EF0">
      <w:pPr>
        <w:pStyle w:val="Answer"/>
        <w:ind w:left="0"/>
      </w:pPr>
    </w:p>
    <w:p w14:paraId="2CEFF38B" w14:textId="77777777" w:rsidR="00DC3561" w:rsidRPr="000704B3" w:rsidRDefault="00DC3561" w:rsidP="006E1028">
      <w:pPr>
        <w:pStyle w:val="Answer"/>
      </w:pPr>
    </w:p>
    <w:p w14:paraId="6D5ACE7E" w14:textId="77777777" w:rsidR="00474F67" w:rsidRPr="000704B3" w:rsidRDefault="00474F67" w:rsidP="00474F67">
      <w:pPr>
        <w:rPr>
          <w:rFonts w:cs="Arial"/>
          <w:szCs w:val="22"/>
        </w:rPr>
      </w:pPr>
    </w:p>
    <w:p w14:paraId="4FB0B1E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99B98" w14:textId="77777777" w:rsidR="00DC5FDB" w:rsidRDefault="00DC5FDB">
      <w:pPr>
        <w:spacing w:before="0" w:after="0"/>
      </w:pPr>
      <w:r>
        <w:separator/>
      </w:r>
    </w:p>
  </w:endnote>
  <w:endnote w:type="continuationSeparator" w:id="0">
    <w:p w14:paraId="011DF897" w14:textId="77777777" w:rsidR="00DC5FDB" w:rsidRDefault="00DC5F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708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A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00526A" wp14:editId="0B666EE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3053E0" w14:textId="5EF3866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10715" w:rsidRPr="00810715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0E79D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0052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73053E0" w14:textId="5EF3866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10715" w:rsidRPr="00810715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0E79D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3B91E7B" wp14:editId="1FD345F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FC1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4D23" w14:textId="77777777" w:rsidR="00DC5FDB" w:rsidRDefault="00DC5FDB">
      <w:pPr>
        <w:spacing w:before="0" w:after="0"/>
      </w:pPr>
      <w:r>
        <w:separator/>
      </w:r>
    </w:p>
  </w:footnote>
  <w:footnote w:type="continuationSeparator" w:id="0">
    <w:p w14:paraId="14C6B40B" w14:textId="77777777" w:rsidR="00DC5FDB" w:rsidRDefault="00DC5F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92B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600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FDC8BB" wp14:editId="4D0A760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04B7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55E4741" wp14:editId="2CE04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ACB6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714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1A3373"/>
    <w:multiLevelType w:val="hybridMultilevel"/>
    <w:tmpl w:val="EA58B1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6EE"/>
    <w:multiLevelType w:val="hybridMultilevel"/>
    <w:tmpl w:val="F61C3E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0F42"/>
    <w:multiLevelType w:val="hybridMultilevel"/>
    <w:tmpl w:val="21DA015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2113C"/>
    <w:multiLevelType w:val="hybridMultilevel"/>
    <w:tmpl w:val="C5B4FC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7934F3"/>
    <w:multiLevelType w:val="hybridMultilevel"/>
    <w:tmpl w:val="1DD28A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853B5"/>
    <w:multiLevelType w:val="hybridMultilevel"/>
    <w:tmpl w:val="3F76E9E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29308">
    <w:abstractNumId w:val="7"/>
  </w:num>
  <w:num w:numId="2" w16cid:durableId="93675442">
    <w:abstractNumId w:val="20"/>
  </w:num>
  <w:num w:numId="3" w16cid:durableId="552159933">
    <w:abstractNumId w:val="27"/>
  </w:num>
  <w:num w:numId="4" w16cid:durableId="1715037872">
    <w:abstractNumId w:val="22"/>
  </w:num>
  <w:num w:numId="5" w16cid:durableId="1092821620">
    <w:abstractNumId w:val="11"/>
  </w:num>
  <w:num w:numId="6" w16cid:durableId="1691032293">
    <w:abstractNumId w:val="21"/>
  </w:num>
  <w:num w:numId="7" w16cid:durableId="2066177282">
    <w:abstractNumId w:val="11"/>
  </w:num>
  <w:num w:numId="8" w16cid:durableId="868182404">
    <w:abstractNumId w:val="2"/>
  </w:num>
  <w:num w:numId="9" w16cid:durableId="146746036">
    <w:abstractNumId w:val="11"/>
    <w:lvlOverride w:ilvl="0">
      <w:startOverride w:val="1"/>
    </w:lvlOverride>
  </w:num>
  <w:num w:numId="10" w16cid:durableId="750851503">
    <w:abstractNumId w:val="23"/>
  </w:num>
  <w:num w:numId="11" w16cid:durableId="1696079832">
    <w:abstractNumId w:val="18"/>
  </w:num>
  <w:num w:numId="12" w16cid:durableId="450393910">
    <w:abstractNumId w:val="8"/>
  </w:num>
  <w:num w:numId="13" w16cid:durableId="1284842838">
    <w:abstractNumId w:val="16"/>
  </w:num>
  <w:num w:numId="14" w16cid:durableId="1922761845">
    <w:abstractNumId w:val="24"/>
  </w:num>
  <w:num w:numId="15" w16cid:durableId="2016883854">
    <w:abstractNumId w:val="14"/>
  </w:num>
  <w:num w:numId="16" w16cid:durableId="1857233051">
    <w:abstractNumId w:val="9"/>
  </w:num>
  <w:num w:numId="17" w16cid:durableId="1379624507">
    <w:abstractNumId w:val="29"/>
  </w:num>
  <w:num w:numId="18" w16cid:durableId="691879641">
    <w:abstractNumId w:val="30"/>
  </w:num>
  <w:num w:numId="19" w16cid:durableId="76246859">
    <w:abstractNumId w:val="6"/>
  </w:num>
  <w:num w:numId="20" w16cid:durableId="1833522209">
    <w:abstractNumId w:val="5"/>
  </w:num>
  <w:num w:numId="21" w16cid:durableId="1675566631">
    <w:abstractNumId w:val="12"/>
  </w:num>
  <w:num w:numId="22" w16cid:durableId="712265195">
    <w:abstractNumId w:val="12"/>
    <w:lvlOverride w:ilvl="0">
      <w:startOverride w:val="1"/>
    </w:lvlOverride>
  </w:num>
  <w:num w:numId="23" w16cid:durableId="190650042">
    <w:abstractNumId w:val="28"/>
  </w:num>
  <w:num w:numId="24" w16cid:durableId="1188056248">
    <w:abstractNumId w:val="12"/>
    <w:lvlOverride w:ilvl="0">
      <w:startOverride w:val="1"/>
    </w:lvlOverride>
  </w:num>
  <w:num w:numId="25" w16cid:durableId="64769810">
    <w:abstractNumId w:val="12"/>
    <w:lvlOverride w:ilvl="0">
      <w:startOverride w:val="1"/>
    </w:lvlOverride>
  </w:num>
  <w:num w:numId="26" w16cid:durableId="878512323">
    <w:abstractNumId w:val="13"/>
  </w:num>
  <w:num w:numId="27" w16cid:durableId="2023119967">
    <w:abstractNumId w:val="25"/>
  </w:num>
  <w:num w:numId="28" w16cid:durableId="1687562225">
    <w:abstractNumId w:val="12"/>
    <w:lvlOverride w:ilvl="0">
      <w:startOverride w:val="1"/>
    </w:lvlOverride>
  </w:num>
  <w:num w:numId="29" w16cid:durableId="720442710">
    <w:abstractNumId w:val="26"/>
  </w:num>
  <w:num w:numId="30" w16cid:durableId="223763959">
    <w:abstractNumId w:val="12"/>
  </w:num>
  <w:num w:numId="31" w16cid:durableId="1194539722">
    <w:abstractNumId w:val="12"/>
    <w:lvlOverride w:ilvl="0">
      <w:startOverride w:val="1"/>
    </w:lvlOverride>
  </w:num>
  <w:num w:numId="32" w16cid:durableId="553393912">
    <w:abstractNumId w:val="12"/>
    <w:lvlOverride w:ilvl="0">
      <w:startOverride w:val="1"/>
    </w:lvlOverride>
  </w:num>
  <w:num w:numId="33" w16cid:durableId="1232424517">
    <w:abstractNumId w:val="0"/>
  </w:num>
  <w:num w:numId="34" w16cid:durableId="1995141329">
    <w:abstractNumId w:val="15"/>
  </w:num>
  <w:num w:numId="35" w16cid:durableId="1588151825">
    <w:abstractNumId w:val="4"/>
  </w:num>
  <w:num w:numId="36" w16cid:durableId="1712991716">
    <w:abstractNumId w:val="10"/>
  </w:num>
  <w:num w:numId="37" w16cid:durableId="1211696003">
    <w:abstractNumId w:val="19"/>
  </w:num>
  <w:num w:numId="38" w16cid:durableId="1794983120">
    <w:abstractNumId w:val="3"/>
  </w:num>
  <w:num w:numId="39" w16cid:durableId="1127090933">
    <w:abstractNumId w:val="17"/>
  </w:num>
  <w:num w:numId="40" w16cid:durableId="1296763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561"/>
    <w:rsid w:val="000033BD"/>
    <w:rsid w:val="000704B3"/>
    <w:rsid w:val="00082C62"/>
    <w:rsid w:val="000B231F"/>
    <w:rsid w:val="000E194B"/>
    <w:rsid w:val="00110217"/>
    <w:rsid w:val="00152AC3"/>
    <w:rsid w:val="00156AF3"/>
    <w:rsid w:val="0019491D"/>
    <w:rsid w:val="001F74AD"/>
    <w:rsid w:val="00230FA9"/>
    <w:rsid w:val="002D07A8"/>
    <w:rsid w:val="003405EA"/>
    <w:rsid w:val="00342E9E"/>
    <w:rsid w:val="003F7F14"/>
    <w:rsid w:val="00404B31"/>
    <w:rsid w:val="00474F67"/>
    <w:rsid w:val="0048500D"/>
    <w:rsid w:val="00524E1B"/>
    <w:rsid w:val="005A6AF5"/>
    <w:rsid w:val="006124C0"/>
    <w:rsid w:val="006135C0"/>
    <w:rsid w:val="006642FD"/>
    <w:rsid w:val="006807B0"/>
    <w:rsid w:val="00686A3B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1071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C3561"/>
    <w:rsid w:val="00DC5FDB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C63AD"/>
  <w15:docId w15:val="{C0EEEE1E-F439-4B04-9078-56F00805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1071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115</Words>
  <Characters>593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2021-09-21T11:28:00Z</dcterms:created>
  <dcterms:modified xsi:type="dcterms:W3CDTF">2025-11-12T14:59:00Z</dcterms:modified>
</cp:coreProperties>
</file>